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3A229" w14:textId="60EF11A1" w:rsidR="00ED251B" w:rsidRDefault="00ED251B" w:rsidP="00ED251B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3GPP TSG-RAN WG4 RAN4-84Bis</w:t>
      </w:r>
      <w:r>
        <w:rPr>
          <w:sz w:val="24"/>
          <w:szCs w:val="24"/>
          <w:lang w:val="pt-BR"/>
        </w:rPr>
        <w:tab/>
      </w:r>
      <w:r w:rsidR="00ED300D" w:rsidRPr="00ED300D">
        <w:rPr>
          <w:sz w:val="24"/>
          <w:szCs w:val="24"/>
          <w:lang w:val="pt-BR"/>
        </w:rPr>
        <w:t>R4-1710932</w:t>
      </w:r>
    </w:p>
    <w:p w14:paraId="7D3C7696" w14:textId="740C59C3" w:rsidR="00664D98" w:rsidRDefault="00ED251B" w:rsidP="00ED251B">
      <w:pPr>
        <w:pStyle w:val="BodyText"/>
        <w:rPr>
          <w:rFonts w:ascii="Arial" w:hAnsi="Arial"/>
          <w:b/>
          <w:noProof/>
          <w:lang w:val="en-GB"/>
        </w:rPr>
      </w:pPr>
      <w:r w:rsidRPr="00883873">
        <w:rPr>
          <w:rFonts w:ascii="Arial" w:hAnsi="Arial"/>
          <w:b/>
          <w:noProof/>
          <w:lang w:val="en-GB"/>
        </w:rPr>
        <w:t xml:space="preserve">Dubrovnik, Croatia, </w:t>
      </w:r>
      <w:r>
        <w:rPr>
          <w:rFonts w:ascii="Arial" w:hAnsi="Arial"/>
          <w:b/>
          <w:noProof/>
          <w:lang w:val="en-GB"/>
        </w:rPr>
        <w:t>9</w:t>
      </w:r>
      <w:r w:rsidRPr="00883873">
        <w:rPr>
          <w:rFonts w:ascii="Arial" w:hAnsi="Arial"/>
          <w:b/>
          <w:noProof/>
          <w:lang w:val="en-GB"/>
        </w:rPr>
        <w:t>-</w:t>
      </w:r>
      <w:r>
        <w:rPr>
          <w:rFonts w:ascii="Arial" w:hAnsi="Arial"/>
          <w:b/>
          <w:noProof/>
          <w:lang w:val="en-GB"/>
        </w:rPr>
        <w:t>13</w:t>
      </w:r>
      <w:r w:rsidRPr="00883873">
        <w:rPr>
          <w:rFonts w:ascii="Arial" w:hAnsi="Arial"/>
          <w:b/>
          <w:noProof/>
          <w:lang w:val="en-GB"/>
        </w:rPr>
        <w:t xml:space="preserve"> October, 2017</w:t>
      </w:r>
    </w:p>
    <w:p w14:paraId="18DC8BE0" w14:textId="77777777" w:rsidR="0069015D" w:rsidRDefault="0069015D" w:rsidP="00ED251B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095BB4BE" w:rsidR="00664D98" w:rsidRPr="00A70757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446BDB" w:rsidRPr="00446BDB">
        <w:t>TP for TS 38.113 on EMC radiated emission</w:t>
      </w:r>
    </w:p>
    <w:p w14:paraId="7E9B3BA8" w14:textId="3CF62943" w:rsidR="00664D98" w:rsidRPr="00347BDE" w:rsidRDefault="00664D98" w:rsidP="00664D98">
      <w:pPr>
        <w:pStyle w:val="BodyText"/>
        <w:spacing w:after="120"/>
        <w:rPr>
          <w:lang w:val="sv-SE"/>
        </w:rPr>
      </w:pPr>
      <w:r w:rsidRPr="00BF1A2A">
        <w:rPr>
          <w:b/>
          <w:lang w:val="sv-SE"/>
        </w:rPr>
        <w:t>Agenda item:</w:t>
      </w:r>
      <w:r w:rsidRPr="00BF1A2A">
        <w:rPr>
          <w:b/>
          <w:lang w:val="sv-SE"/>
        </w:rPr>
        <w:tab/>
      </w:r>
      <w:r w:rsidRPr="00BF1A2A">
        <w:rPr>
          <w:b/>
          <w:lang w:val="sv-SE"/>
        </w:rPr>
        <w:tab/>
      </w:r>
      <w:r w:rsidR="00CE6E1A" w:rsidRPr="00CE6E1A">
        <w:rPr>
          <w:lang w:val="sv-SE"/>
        </w:rPr>
        <w:t>9.6.1</w:t>
      </w:r>
    </w:p>
    <w:p w14:paraId="244C963E" w14:textId="06E7F95E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446BDB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1C5695C5" w14:textId="1E9E935F" w:rsidR="00E261EB" w:rsidRDefault="00E261EB" w:rsidP="00E261EB">
      <w:pPr>
        <w:rPr>
          <w:sz w:val="22"/>
          <w:szCs w:val="22"/>
        </w:rPr>
      </w:pPr>
      <w:r>
        <w:rPr>
          <w:sz w:val="22"/>
          <w:szCs w:val="22"/>
        </w:rPr>
        <w:t xml:space="preserve">A text proposal </w:t>
      </w:r>
      <w:r w:rsidR="009218BE">
        <w:rPr>
          <w:sz w:val="22"/>
          <w:szCs w:val="22"/>
        </w:rPr>
        <w:t>to</w:t>
      </w:r>
      <w:r>
        <w:rPr>
          <w:sz w:val="22"/>
          <w:szCs w:val="22"/>
        </w:rPr>
        <w:t xml:space="preserve"> TS 38.1</w:t>
      </w:r>
      <w:r w:rsidR="009218BE">
        <w:rPr>
          <w:sz w:val="22"/>
          <w:szCs w:val="22"/>
        </w:rPr>
        <w:t>13</w:t>
      </w:r>
      <w:r>
        <w:rPr>
          <w:sz w:val="22"/>
          <w:szCs w:val="22"/>
        </w:rPr>
        <w:t xml:space="preserve"> </w:t>
      </w:r>
      <w:r w:rsidR="009218BE">
        <w:rPr>
          <w:sz w:val="22"/>
          <w:szCs w:val="22"/>
        </w:rPr>
        <w:t>is presented in this document. Structure follows the skeleton approved in RAN4#84 meeting</w:t>
      </w:r>
      <w:r w:rsidR="00253000">
        <w:rPr>
          <w:sz w:val="22"/>
          <w:szCs w:val="22"/>
        </w:rPr>
        <w:t xml:space="preserve"> [1]</w:t>
      </w:r>
      <w:r w:rsidR="009218B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2636A">
        <w:rPr>
          <w:sz w:val="22"/>
          <w:szCs w:val="22"/>
        </w:rPr>
        <w:t>This proposal considers the core part of TS 38.113</w:t>
      </w:r>
      <w:r w:rsidR="007248AF">
        <w:rPr>
          <w:sz w:val="22"/>
          <w:szCs w:val="22"/>
        </w:rPr>
        <w:t xml:space="preserve"> (</w:t>
      </w:r>
      <w:r w:rsidR="007248AF" w:rsidRPr="0022636A">
        <w:rPr>
          <w:sz w:val="22"/>
          <w:szCs w:val="22"/>
        </w:rPr>
        <w:t>sections 2, 3, 4 (exclusion bands), 7, 8, 9</w:t>
      </w:r>
      <w:r w:rsidR="007248AF">
        <w:rPr>
          <w:sz w:val="22"/>
          <w:szCs w:val="22"/>
        </w:rPr>
        <w:t>))</w:t>
      </w:r>
      <w:r w:rsidR="00EF0DD3">
        <w:rPr>
          <w:sz w:val="22"/>
          <w:szCs w:val="22"/>
        </w:rPr>
        <w:t>,</w:t>
      </w:r>
      <w:r w:rsidR="007248AF">
        <w:rPr>
          <w:sz w:val="22"/>
          <w:szCs w:val="22"/>
        </w:rPr>
        <w:t xml:space="preserve"> </w:t>
      </w:r>
      <w:r w:rsidR="00EF0DD3">
        <w:rPr>
          <w:sz w:val="22"/>
          <w:szCs w:val="22"/>
        </w:rPr>
        <w:t xml:space="preserve">according to the agreement </w:t>
      </w:r>
      <w:r w:rsidR="007248AF">
        <w:rPr>
          <w:sz w:val="22"/>
          <w:szCs w:val="22"/>
        </w:rPr>
        <w:t xml:space="preserve">reached </w:t>
      </w:r>
      <w:r w:rsidR="0022636A">
        <w:rPr>
          <w:sz w:val="22"/>
          <w:szCs w:val="22"/>
        </w:rPr>
        <w:t xml:space="preserve">in RAN4 NR#3 </w:t>
      </w:r>
      <w:r w:rsidR="007248AF">
        <w:rPr>
          <w:sz w:val="22"/>
          <w:szCs w:val="22"/>
        </w:rPr>
        <w:t xml:space="preserve">regarding the timeline for TS.38.113 </w:t>
      </w:r>
      <w:r w:rsidR="0022636A">
        <w:rPr>
          <w:sz w:val="22"/>
          <w:szCs w:val="22"/>
        </w:rPr>
        <w:t>[2]</w:t>
      </w:r>
      <w:r w:rsidR="007248AF">
        <w:rPr>
          <w:sz w:val="22"/>
          <w:szCs w:val="22"/>
        </w:rPr>
        <w:t>.</w:t>
      </w:r>
    </w:p>
    <w:p w14:paraId="44B52C14" w14:textId="7416A776" w:rsidR="00E261EB" w:rsidRDefault="0022636A" w:rsidP="00E261EB">
      <w:pPr>
        <w:pStyle w:val="Heading1"/>
        <w:tabs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Discussion</w:t>
      </w:r>
      <w:r w:rsidR="00E261EB">
        <w:rPr>
          <w:lang w:val="en-US"/>
        </w:rPr>
        <w:t xml:space="preserve"> </w:t>
      </w:r>
    </w:p>
    <w:p w14:paraId="6252B48E" w14:textId="1BD3E86B" w:rsidR="00253000" w:rsidRDefault="005A55FC" w:rsidP="003A2AC5">
      <w:pPr>
        <w:tabs>
          <w:tab w:val="num" w:pos="1440"/>
        </w:tabs>
        <w:rPr>
          <w:iCs/>
          <w:lang w:val="en-US" w:eastAsia="zh-CN"/>
        </w:rPr>
      </w:pPr>
      <w:r>
        <w:rPr>
          <w:lang w:val="en-US" w:eastAsia="zh-CN"/>
        </w:rPr>
        <w:t xml:space="preserve">The </w:t>
      </w:r>
      <w:r w:rsidR="00D751E0">
        <w:rPr>
          <w:lang w:val="en-US" w:eastAsia="zh-CN"/>
        </w:rPr>
        <w:t xml:space="preserve">WF approved in </w:t>
      </w:r>
      <w:r>
        <w:rPr>
          <w:lang w:val="en-US" w:eastAsia="zh-CN"/>
        </w:rPr>
        <w:t>RAN4 NR#3 [3] agreed that f</w:t>
      </w:r>
      <w:r w:rsidR="00FA36C1" w:rsidRPr="005A55FC">
        <w:rPr>
          <w:lang w:val="en-US" w:eastAsia="zh-CN"/>
        </w:rPr>
        <w:t xml:space="preserve">or NR BS 1-O and 2-O RF radiated spurious emission includes the EMC radiated emissions. </w:t>
      </w:r>
      <w:r>
        <w:rPr>
          <w:lang w:val="en-US" w:eastAsia="zh-CN"/>
        </w:rPr>
        <w:t xml:space="preserve">One of the alternatives </w:t>
      </w:r>
      <w:r w:rsidR="003A2AC5">
        <w:rPr>
          <w:lang w:val="en-US" w:eastAsia="zh-CN"/>
        </w:rPr>
        <w:t xml:space="preserve">considered in the WF </w:t>
      </w:r>
      <w:r>
        <w:rPr>
          <w:lang w:val="en-US" w:eastAsia="zh-CN"/>
        </w:rPr>
        <w:t xml:space="preserve">to handle this issue from the RAN4 specification perspective </w:t>
      </w:r>
      <w:r w:rsidR="003A2AC5">
        <w:rPr>
          <w:lang w:val="en-US" w:eastAsia="zh-CN"/>
        </w:rPr>
        <w:t xml:space="preserve">is to remove the </w:t>
      </w:r>
      <w:r w:rsidR="00FA36C1" w:rsidRPr="003A2AC5">
        <w:rPr>
          <w:iCs/>
          <w:lang w:val="en-US" w:eastAsia="zh-CN"/>
        </w:rPr>
        <w:t>corresponding EMC radiated emission requirements from TS 38.113</w:t>
      </w:r>
      <w:r w:rsidR="00FA36C1" w:rsidRPr="00D751E0">
        <w:rPr>
          <w:i/>
          <w:iCs/>
          <w:lang w:val="en-US" w:eastAsia="zh-CN"/>
        </w:rPr>
        <w:t>.</w:t>
      </w:r>
      <w:r w:rsidR="003A2AC5">
        <w:rPr>
          <w:i/>
          <w:iCs/>
          <w:lang w:val="en-US" w:eastAsia="zh-CN"/>
        </w:rPr>
        <w:t xml:space="preserve"> </w:t>
      </w:r>
      <w:r w:rsidR="003A2AC5">
        <w:rPr>
          <w:iCs/>
          <w:lang w:val="en-US" w:eastAsia="zh-CN"/>
        </w:rPr>
        <w:t>Considering this alternative and the skeleton proposed and approved for TS 38.113, we propose in this contribution a TP for TS 38.113 on EMC radiated emission.</w:t>
      </w:r>
    </w:p>
    <w:p w14:paraId="2B8801F3" w14:textId="1A55019D" w:rsidR="006E0807" w:rsidRPr="006E0807" w:rsidRDefault="006E0807" w:rsidP="003A2AC5">
      <w:pPr>
        <w:tabs>
          <w:tab w:val="num" w:pos="1440"/>
        </w:tabs>
        <w:rPr>
          <w:lang w:val="en-US" w:eastAsia="zh-CN"/>
        </w:rPr>
      </w:pPr>
      <w:r w:rsidRPr="006E0807">
        <w:rPr>
          <w:b/>
          <w:lang w:val="en-US" w:eastAsia="zh-CN"/>
        </w:rPr>
        <w:t>Proposal 1:</w:t>
      </w:r>
      <w:r>
        <w:rPr>
          <w:lang w:val="en-US" w:eastAsia="zh-CN"/>
        </w:rPr>
        <w:t xml:space="preserve"> Agree on the TP for </w:t>
      </w:r>
      <w:r w:rsidR="00816D6A">
        <w:rPr>
          <w:lang w:val="en-US" w:eastAsia="zh-CN"/>
        </w:rPr>
        <w:t xml:space="preserve">the core part of </w:t>
      </w:r>
      <w:r w:rsidRPr="00446BDB">
        <w:t>TS 38.113 on EMC radiated emission</w:t>
      </w:r>
      <w:r>
        <w:rPr>
          <w:lang w:val="en-US" w:eastAsia="zh-CN"/>
        </w:rPr>
        <w:t xml:space="preserve"> attached to this contribution.</w:t>
      </w:r>
    </w:p>
    <w:p w14:paraId="030B6770" w14:textId="242B4FBB" w:rsidR="00C03D8E" w:rsidRDefault="00512090" w:rsidP="00C03D8E">
      <w:pPr>
        <w:pStyle w:val="Heading1"/>
      </w:pPr>
      <w:r>
        <w:t>Conclusion</w:t>
      </w:r>
    </w:p>
    <w:p w14:paraId="47EE7409" w14:textId="105E2144" w:rsidR="006E0807" w:rsidRPr="00A06052" w:rsidRDefault="006E0807" w:rsidP="00BC6433">
      <w:pPr>
        <w:rPr>
          <w:color w:val="000000" w:themeColor="text1"/>
        </w:rPr>
      </w:pPr>
      <w:r w:rsidRPr="00A06052">
        <w:rPr>
          <w:lang w:eastAsia="zh-CN"/>
        </w:rPr>
        <w:t xml:space="preserve">Based on the above discussion, it is proposed to agree </w:t>
      </w:r>
      <w:r w:rsidR="00BC6433">
        <w:rPr>
          <w:lang w:val="en-US" w:eastAsia="zh-CN"/>
        </w:rPr>
        <w:t xml:space="preserve">on the TP for </w:t>
      </w:r>
      <w:r w:rsidR="00816D6A">
        <w:rPr>
          <w:lang w:val="en-US" w:eastAsia="zh-CN"/>
        </w:rPr>
        <w:t xml:space="preserve">the core part of </w:t>
      </w:r>
      <w:r w:rsidR="00BC6433" w:rsidRPr="00446BDB">
        <w:t>TS 38.113 on EMC radiated emission</w:t>
      </w:r>
      <w:r w:rsidR="00BC6433">
        <w:rPr>
          <w:lang w:val="en-US" w:eastAsia="zh-CN"/>
        </w:rPr>
        <w:t xml:space="preserve"> attached to this contribution.</w:t>
      </w:r>
    </w:p>
    <w:p w14:paraId="0C189126" w14:textId="627861C6" w:rsidR="005928E6" w:rsidRPr="002E57B8" w:rsidRDefault="005928E6" w:rsidP="005928E6">
      <w:pPr>
        <w:pStyle w:val="Heading1"/>
      </w:pPr>
      <w:r>
        <w:t>References</w:t>
      </w:r>
    </w:p>
    <w:p w14:paraId="1C77C1B5" w14:textId="0D7CF0A6" w:rsidR="003E5F52" w:rsidRDefault="00452B25" w:rsidP="00DF23AE">
      <w:pPr>
        <w:pStyle w:val="a"/>
        <w:rPr>
          <w:lang w:val="en-US" w:eastAsia="zh-CN"/>
        </w:rPr>
      </w:pPr>
      <w:r w:rsidRPr="00452B25">
        <w:rPr>
          <w:lang w:val="en-US" w:eastAsia="zh-CN"/>
        </w:rPr>
        <w:t>R4-</w:t>
      </w:r>
      <w:r w:rsidR="00DF23AE" w:rsidRPr="00DF23AE">
        <w:rPr>
          <w:lang w:val="en-US" w:eastAsia="zh-CN"/>
        </w:rPr>
        <w:t>1708861</w:t>
      </w:r>
      <w:r>
        <w:rPr>
          <w:lang w:val="en-US" w:eastAsia="zh-CN"/>
        </w:rPr>
        <w:t xml:space="preserve">, </w:t>
      </w:r>
      <w:r w:rsidR="00356C76">
        <w:rPr>
          <w:lang w:val="en-US" w:eastAsia="zh-CN"/>
        </w:rPr>
        <w:t xml:space="preserve">Proposal on </w:t>
      </w:r>
      <w:r w:rsidR="00DF23AE" w:rsidRPr="00DF23AE">
        <w:rPr>
          <w:lang w:val="en-US" w:eastAsia="zh-CN"/>
        </w:rPr>
        <w:t>the skeleton of  NR BS EMC standard TS 38.113</w:t>
      </w:r>
      <w:r w:rsidR="00DF23AE">
        <w:rPr>
          <w:lang w:val="en-US" w:eastAsia="zh-CN"/>
        </w:rPr>
        <w:t xml:space="preserve">. </w:t>
      </w:r>
      <w:r w:rsidR="00DF23AE" w:rsidRPr="00DF23AE">
        <w:rPr>
          <w:color w:val="000000" w:themeColor="text1"/>
          <w:lang w:val="en-US" w:eastAsia="zh-CN"/>
        </w:rPr>
        <w:t>ZTE, Huawei, Ericsson</w:t>
      </w:r>
    </w:p>
    <w:p w14:paraId="75A097DA" w14:textId="77777777" w:rsidR="00D751E0" w:rsidRDefault="00D751E0" w:rsidP="00D751E0">
      <w:pPr>
        <w:pStyle w:val="a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R4-1710018, </w:t>
      </w:r>
      <w:r w:rsidRPr="00D751E0">
        <w:rPr>
          <w:color w:val="000000" w:themeColor="text1"/>
          <w:lang w:val="en-US" w:eastAsia="zh-CN"/>
        </w:rPr>
        <w:t>Timeline for NR BS EMC specification TS 38.113</w:t>
      </w:r>
      <w:r>
        <w:rPr>
          <w:color w:val="000000" w:themeColor="text1"/>
          <w:lang w:val="en-US" w:eastAsia="zh-CN"/>
        </w:rPr>
        <w:t>. ZTE, Huawei, Ericsson.</w:t>
      </w:r>
    </w:p>
    <w:p w14:paraId="48F21B10" w14:textId="77777777" w:rsidR="00BD07B3" w:rsidRDefault="00D751E0" w:rsidP="00816D6A">
      <w:pPr>
        <w:pStyle w:val="a"/>
        <w:rPr>
          <w:color w:val="000000" w:themeColor="text1"/>
          <w:lang w:val="en-US" w:eastAsia="zh-CN"/>
        </w:rPr>
      </w:pPr>
      <w:r w:rsidRPr="00D751E0">
        <w:rPr>
          <w:color w:val="000000" w:themeColor="text1"/>
          <w:lang w:val="en-US" w:eastAsia="zh-CN"/>
        </w:rPr>
        <w:t xml:space="preserve">R4-1710019, </w:t>
      </w:r>
      <w:r w:rsidRPr="00D751E0">
        <w:rPr>
          <w:color w:val="000000" w:themeColor="text1"/>
          <w:lang w:eastAsia="zh-CN"/>
        </w:rPr>
        <w:t>WF on EMC radiated emission and RF spurious emissio</w:t>
      </w:r>
      <w:r>
        <w:rPr>
          <w:color w:val="000000" w:themeColor="text1"/>
          <w:lang w:eastAsia="zh-CN"/>
        </w:rPr>
        <w:t>n requirements for NR BS</w:t>
      </w:r>
      <w:r w:rsidRPr="00D751E0">
        <w:rPr>
          <w:color w:val="000000" w:themeColor="text1"/>
          <w:lang w:val="en-US" w:eastAsia="zh-CN"/>
        </w:rPr>
        <w:t>.</w:t>
      </w:r>
      <w:r>
        <w:rPr>
          <w:color w:val="000000" w:themeColor="text1"/>
          <w:lang w:val="en-US" w:eastAsia="zh-CN"/>
        </w:rPr>
        <w:t xml:space="preserve"> Ericsson, Huawei, ZTE</w:t>
      </w:r>
      <w:r w:rsidRPr="00D751E0">
        <w:rPr>
          <w:color w:val="000000" w:themeColor="text1"/>
          <w:lang w:val="en-US" w:eastAsia="zh-CN"/>
        </w:rPr>
        <w:t>.</w:t>
      </w:r>
    </w:p>
    <w:p w14:paraId="5D98492D" w14:textId="7C0029E6" w:rsidR="002B49F8" w:rsidRPr="00816D6A" w:rsidRDefault="002B49F8" w:rsidP="00DF23AE">
      <w:pPr>
        <w:pStyle w:val="a"/>
        <w:numPr>
          <w:ilvl w:val="0"/>
          <w:numId w:val="0"/>
        </w:numPr>
        <w:ind w:left="360"/>
        <w:rPr>
          <w:color w:val="000000" w:themeColor="text1"/>
          <w:lang w:val="en-US" w:eastAsia="zh-CN"/>
        </w:rPr>
      </w:pPr>
      <w:r w:rsidRPr="00D751E0">
        <w:rPr>
          <w:color w:val="000000" w:themeColor="text1"/>
          <w:lang w:val="en-US" w:eastAsia="zh-CN"/>
        </w:rPr>
        <w:br/>
      </w:r>
    </w:p>
    <w:p w14:paraId="34587F6D" w14:textId="69D11EEB" w:rsidR="00263254" w:rsidRDefault="00263254" w:rsidP="00263254">
      <w:pPr>
        <w:pStyle w:val="Heading1"/>
        <w:tabs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 xml:space="preserve">TP to TS 38.113 </w:t>
      </w:r>
    </w:p>
    <w:p w14:paraId="169BFE7B" w14:textId="510510A0" w:rsidR="00C954DA" w:rsidRPr="00C954DA" w:rsidRDefault="00C954DA" w:rsidP="00C954DA">
      <w:pPr>
        <w:rPr>
          <w:lang w:val="en-US"/>
        </w:rPr>
      </w:pPr>
      <w:r>
        <w:rPr>
          <w:lang w:val="en-US"/>
        </w:rPr>
        <w:t>See attached file.</w:t>
      </w:r>
      <w:bookmarkStart w:id="0" w:name="_GoBack"/>
      <w:bookmarkEnd w:id="0"/>
    </w:p>
    <w:sectPr w:rsidR="00C954DA" w:rsidRPr="00C954D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446A3" w14:textId="77777777" w:rsidR="00720561" w:rsidRDefault="00720561">
      <w:r>
        <w:separator/>
      </w:r>
    </w:p>
  </w:endnote>
  <w:endnote w:type="continuationSeparator" w:id="0">
    <w:p w14:paraId="04669500" w14:textId="77777777" w:rsidR="00720561" w:rsidRDefault="00720561">
      <w:r>
        <w:continuationSeparator/>
      </w:r>
    </w:p>
  </w:endnote>
  <w:endnote w:type="continuationNotice" w:id="1">
    <w:p w14:paraId="2D58984E" w14:textId="77777777" w:rsidR="00720561" w:rsidRDefault="007205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6AFA3" w14:textId="77777777" w:rsidR="00720561" w:rsidRDefault="00720561">
      <w:r>
        <w:separator/>
      </w:r>
    </w:p>
  </w:footnote>
  <w:footnote w:type="continuationSeparator" w:id="0">
    <w:p w14:paraId="06683BB0" w14:textId="77777777" w:rsidR="00720561" w:rsidRDefault="00720561">
      <w:r>
        <w:continuationSeparator/>
      </w:r>
    </w:p>
  </w:footnote>
  <w:footnote w:type="continuationNotice" w:id="1">
    <w:p w14:paraId="4494790B" w14:textId="77777777" w:rsidR="00720561" w:rsidRDefault="007205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F741395"/>
    <w:multiLevelType w:val="multilevel"/>
    <w:tmpl w:val="3F74139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3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A822BA"/>
    <w:multiLevelType w:val="multilevel"/>
    <w:tmpl w:val="5AA822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471CFD"/>
    <w:multiLevelType w:val="hybridMultilevel"/>
    <w:tmpl w:val="753605D6"/>
    <w:lvl w:ilvl="0" w:tplc="23A00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56F2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6CE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C5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D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B2B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A20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7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AEF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27"/>
  </w:num>
  <w:num w:numId="4">
    <w:abstractNumId w:val="12"/>
  </w:num>
  <w:num w:numId="5">
    <w:abstractNumId w:val="9"/>
  </w:num>
  <w:num w:numId="6">
    <w:abstractNumId w:val="18"/>
  </w:num>
  <w:num w:numId="7">
    <w:abstractNumId w:val="14"/>
  </w:num>
  <w:num w:numId="8">
    <w:abstractNumId w:val="6"/>
  </w:num>
  <w:num w:numId="9">
    <w:abstractNumId w:val="1"/>
  </w:num>
  <w:num w:numId="10">
    <w:abstractNumId w:val="19"/>
  </w:num>
  <w:num w:numId="11">
    <w:abstractNumId w:val="4"/>
  </w:num>
  <w:num w:numId="12">
    <w:abstractNumId w:val="16"/>
  </w:num>
  <w:num w:numId="13">
    <w:abstractNumId w:val="20"/>
  </w:num>
  <w:num w:numId="14">
    <w:abstractNumId w:val="11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8"/>
  </w:num>
  <w:num w:numId="27">
    <w:abstractNumId w:val="17"/>
  </w:num>
  <w:num w:numId="28">
    <w:abstractNumId w:val="13"/>
  </w:num>
  <w:num w:numId="29">
    <w:abstractNumId w:val="5"/>
  </w:num>
  <w:num w:numId="30">
    <w:abstractNumId w:val="3"/>
  </w:num>
  <w:num w:numId="31">
    <w:abstractNumId w:val="25"/>
  </w:num>
  <w:num w:numId="32">
    <w:abstractNumId w:val="26"/>
  </w:num>
  <w:num w:numId="33">
    <w:abstractNumId w:val="8"/>
  </w:num>
  <w:num w:numId="34">
    <w:abstractNumId w:val="23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35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604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81E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2F1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2C2C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0FB"/>
    <w:rsid w:val="000447AE"/>
    <w:rsid w:val="000451DD"/>
    <w:rsid w:val="00045A5B"/>
    <w:rsid w:val="00045B4D"/>
    <w:rsid w:val="00045D4E"/>
    <w:rsid w:val="00045DAC"/>
    <w:rsid w:val="0004622F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2E7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2B9"/>
    <w:rsid w:val="0007632A"/>
    <w:rsid w:val="000764EB"/>
    <w:rsid w:val="0007674A"/>
    <w:rsid w:val="000769CA"/>
    <w:rsid w:val="00076EBE"/>
    <w:rsid w:val="000770AE"/>
    <w:rsid w:val="0007734F"/>
    <w:rsid w:val="00077529"/>
    <w:rsid w:val="00077905"/>
    <w:rsid w:val="00077A56"/>
    <w:rsid w:val="00077D57"/>
    <w:rsid w:val="00077E39"/>
    <w:rsid w:val="00080166"/>
    <w:rsid w:val="000805AF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5ED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8B3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63F"/>
    <w:rsid w:val="000A6800"/>
    <w:rsid w:val="000A6D7D"/>
    <w:rsid w:val="000A72AF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2DE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6E2A"/>
    <w:rsid w:val="000D76D0"/>
    <w:rsid w:val="000D77C7"/>
    <w:rsid w:val="000E028C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FE4"/>
    <w:rsid w:val="000E31D9"/>
    <w:rsid w:val="000E33E8"/>
    <w:rsid w:val="000E3DBA"/>
    <w:rsid w:val="000E3F41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C33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0C37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179F3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6E2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37A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BAE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C5F"/>
    <w:rsid w:val="00174CC2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429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6B3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39F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4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3F4E"/>
    <w:rsid w:val="001F43A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D8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2D"/>
    <w:rsid w:val="00210AB0"/>
    <w:rsid w:val="00210DE4"/>
    <w:rsid w:val="0021170A"/>
    <w:rsid w:val="00211FD1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36A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B73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000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254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281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4A7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97F"/>
    <w:rsid w:val="00281CBF"/>
    <w:rsid w:val="00281D24"/>
    <w:rsid w:val="00281DA1"/>
    <w:rsid w:val="00281DA4"/>
    <w:rsid w:val="002825BB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3C5C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33A"/>
    <w:rsid w:val="002936B7"/>
    <w:rsid w:val="00293B7D"/>
    <w:rsid w:val="00294309"/>
    <w:rsid w:val="00295587"/>
    <w:rsid w:val="00295728"/>
    <w:rsid w:val="002958E7"/>
    <w:rsid w:val="00295DA9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71F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9F8"/>
    <w:rsid w:val="002B4F64"/>
    <w:rsid w:val="002B55BF"/>
    <w:rsid w:val="002B55C5"/>
    <w:rsid w:val="002B5AC0"/>
    <w:rsid w:val="002B5CB9"/>
    <w:rsid w:val="002B5EB5"/>
    <w:rsid w:val="002B6DEB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835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0B1A"/>
    <w:rsid w:val="0033109A"/>
    <w:rsid w:val="0033115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C76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69C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9AA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40E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AC5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0EAC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5F52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87D"/>
    <w:rsid w:val="00417DFF"/>
    <w:rsid w:val="00420710"/>
    <w:rsid w:val="004207A2"/>
    <w:rsid w:val="0042087F"/>
    <w:rsid w:val="00420B4E"/>
    <w:rsid w:val="004210D8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0DA1"/>
    <w:rsid w:val="004310C2"/>
    <w:rsid w:val="0043272F"/>
    <w:rsid w:val="00432792"/>
    <w:rsid w:val="00432AFF"/>
    <w:rsid w:val="00433328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2F8"/>
    <w:rsid w:val="004456C4"/>
    <w:rsid w:val="004461B8"/>
    <w:rsid w:val="00446A70"/>
    <w:rsid w:val="00446BDB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B25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0F39"/>
    <w:rsid w:val="004618C1"/>
    <w:rsid w:val="00461FD0"/>
    <w:rsid w:val="004622BE"/>
    <w:rsid w:val="004624A4"/>
    <w:rsid w:val="0046308D"/>
    <w:rsid w:val="00463D38"/>
    <w:rsid w:val="00463D48"/>
    <w:rsid w:val="00463EAA"/>
    <w:rsid w:val="004641B7"/>
    <w:rsid w:val="004646AB"/>
    <w:rsid w:val="004648BC"/>
    <w:rsid w:val="004651A4"/>
    <w:rsid w:val="00465D4B"/>
    <w:rsid w:val="00465F89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05F"/>
    <w:rsid w:val="004811A7"/>
    <w:rsid w:val="004813B4"/>
    <w:rsid w:val="004816F4"/>
    <w:rsid w:val="00481DFC"/>
    <w:rsid w:val="00482095"/>
    <w:rsid w:val="0048212B"/>
    <w:rsid w:val="004822B1"/>
    <w:rsid w:val="004825A6"/>
    <w:rsid w:val="00482811"/>
    <w:rsid w:val="004828E8"/>
    <w:rsid w:val="00482973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7A1"/>
    <w:rsid w:val="00486AA2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9F6"/>
    <w:rsid w:val="00495C8B"/>
    <w:rsid w:val="00496495"/>
    <w:rsid w:val="004966BB"/>
    <w:rsid w:val="00496BFB"/>
    <w:rsid w:val="004971C8"/>
    <w:rsid w:val="00497432"/>
    <w:rsid w:val="00497D0B"/>
    <w:rsid w:val="00497DFA"/>
    <w:rsid w:val="004A01E4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31F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16C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0AB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2A6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0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04D"/>
    <w:rsid w:val="005015A5"/>
    <w:rsid w:val="00501A3D"/>
    <w:rsid w:val="00501CAF"/>
    <w:rsid w:val="005022C5"/>
    <w:rsid w:val="005024F3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757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6C67"/>
    <w:rsid w:val="005174F0"/>
    <w:rsid w:val="005176D5"/>
    <w:rsid w:val="00520150"/>
    <w:rsid w:val="00520303"/>
    <w:rsid w:val="00521016"/>
    <w:rsid w:val="00521149"/>
    <w:rsid w:val="005211D6"/>
    <w:rsid w:val="00521408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916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69"/>
    <w:rsid w:val="005622D8"/>
    <w:rsid w:val="005625C2"/>
    <w:rsid w:val="00562790"/>
    <w:rsid w:val="00562C31"/>
    <w:rsid w:val="00562C53"/>
    <w:rsid w:val="00562E00"/>
    <w:rsid w:val="00562E93"/>
    <w:rsid w:val="00562EB5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B8B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9F"/>
    <w:rsid w:val="005757EA"/>
    <w:rsid w:val="00575858"/>
    <w:rsid w:val="005759B8"/>
    <w:rsid w:val="00575C6D"/>
    <w:rsid w:val="00576363"/>
    <w:rsid w:val="00576485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B4A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28E6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283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1DF"/>
    <w:rsid w:val="005A4710"/>
    <w:rsid w:val="005A4A17"/>
    <w:rsid w:val="005A4D23"/>
    <w:rsid w:val="005A4EDE"/>
    <w:rsid w:val="005A4EFA"/>
    <w:rsid w:val="005A53F5"/>
    <w:rsid w:val="005A5481"/>
    <w:rsid w:val="005A55FC"/>
    <w:rsid w:val="005A5669"/>
    <w:rsid w:val="005A5C07"/>
    <w:rsid w:val="005A5E05"/>
    <w:rsid w:val="005A5F42"/>
    <w:rsid w:val="005A6ACD"/>
    <w:rsid w:val="005B0177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4AD"/>
    <w:rsid w:val="005B4505"/>
    <w:rsid w:val="005B47C6"/>
    <w:rsid w:val="005B49AF"/>
    <w:rsid w:val="005B52EC"/>
    <w:rsid w:val="005B5605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10D"/>
    <w:rsid w:val="005C2896"/>
    <w:rsid w:val="005C337F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EA6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AB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74A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14C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935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C32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B83"/>
    <w:rsid w:val="00643CD5"/>
    <w:rsid w:val="00643DBD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43F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DF4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473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048"/>
    <w:rsid w:val="00672445"/>
    <w:rsid w:val="006729C3"/>
    <w:rsid w:val="00672F55"/>
    <w:rsid w:val="00672F88"/>
    <w:rsid w:val="0067324F"/>
    <w:rsid w:val="006732F7"/>
    <w:rsid w:val="006737BD"/>
    <w:rsid w:val="00673A12"/>
    <w:rsid w:val="0067402F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27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15D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807"/>
    <w:rsid w:val="006E0940"/>
    <w:rsid w:val="006E0F08"/>
    <w:rsid w:val="006E120D"/>
    <w:rsid w:val="006E1276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DD7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1C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31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561"/>
    <w:rsid w:val="0072111F"/>
    <w:rsid w:val="00721253"/>
    <w:rsid w:val="00721633"/>
    <w:rsid w:val="007218A1"/>
    <w:rsid w:val="00721CAE"/>
    <w:rsid w:val="0072202D"/>
    <w:rsid w:val="00722035"/>
    <w:rsid w:val="00722264"/>
    <w:rsid w:val="0072226F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AF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7B19"/>
    <w:rsid w:val="007305E7"/>
    <w:rsid w:val="007309AC"/>
    <w:rsid w:val="00730FBC"/>
    <w:rsid w:val="00731D35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A77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444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8B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3B5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307"/>
    <w:rsid w:val="00772525"/>
    <w:rsid w:val="007727F9"/>
    <w:rsid w:val="00773AD6"/>
    <w:rsid w:val="00773E11"/>
    <w:rsid w:val="0077414A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9B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662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62A"/>
    <w:rsid w:val="007B298F"/>
    <w:rsid w:val="007B2DF6"/>
    <w:rsid w:val="007B3097"/>
    <w:rsid w:val="007B3748"/>
    <w:rsid w:val="007B38A6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15E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31A"/>
    <w:rsid w:val="007D6504"/>
    <w:rsid w:val="007D66D9"/>
    <w:rsid w:val="007D679C"/>
    <w:rsid w:val="007D6B6E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EE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5B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201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6D6A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62E"/>
    <w:rsid w:val="008268E0"/>
    <w:rsid w:val="00826B94"/>
    <w:rsid w:val="00826BC6"/>
    <w:rsid w:val="008270E9"/>
    <w:rsid w:val="0082731F"/>
    <w:rsid w:val="00827473"/>
    <w:rsid w:val="00827680"/>
    <w:rsid w:val="00827873"/>
    <w:rsid w:val="00827B53"/>
    <w:rsid w:val="008304D5"/>
    <w:rsid w:val="00831C84"/>
    <w:rsid w:val="00832005"/>
    <w:rsid w:val="008323C6"/>
    <w:rsid w:val="00832C82"/>
    <w:rsid w:val="00832D9F"/>
    <w:rsid w:val="00832E89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4E9"/>
    <w:rsid w:val="008505EC"/>
    <w:rsid w:val="00850B45"/>
    <w:rsid w:val="008510B1"/>
    <w:rsid w:val="008511F9"/>
    <w:rsid w:val="0085164D"/>
    <w:rsid w:val="00851A8A"/>
    <w:rsid w:val="00851B90"/>
    <w:rsid w:val="00851BB5"/>
    <w:rsid w:val="00851FCB"/>
    <w:rsid w:val="0085216A"/>
    <w:rsid w:val="00852371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BA0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2B74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EBF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788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3A9F"/>
    <w:rsid w:val="008B43B8"/>
    <w:rsid w:val="008B4922"/>
    <w:rsid w:val="008B576E"/>
    <w:rsid w:val="008B634C"/>
    <w:rsid w:val="008B6796"/>
    <w:rsid w:val="008B69A1"/>
    <w:rsid w:val="008B6B8E"/>
    <w:rsid w:val="008B6E34"/>
    <w:rsid w:val="008B6ED4"/>
    <w:rsid w:val="008B701F"/>
    <w:rsid w:val="008B74F5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4C2"/>
    <w:rsid w:val="008C752E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BBC"/>
    <w:rsid w:val="008D6D11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4D85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91D"/>
    <w:rsid w:val="00920A65"/>
    <w:rsid w:val="00920AE9"/>
    <w:rsid w:val="00921459"/>
    <w:rsid w:val="0092151C"/>
    <w:rsid w:val="0092166E"/>
    <w:rsid w:val="009218BE"/>
    <w:rsid w:val="00921EA4"/>
    <w:rsid w:val="00922508"/>
    <w:rsid w:val="00922591"/>
    <w:rsid w:val="00922A19"/>
    <w:rsid w:val="00922AA0"/>
    <w:rsid w:val="00922C22"/>
    <w:rsid w:val="00923684"/>
    <w:rsid w:val="00923ABA"/>
    <w:rsid w:val="00923AEA"/>
    <w:rsid w:val="00924024"/>
    <w:rsid w:val="00924027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1DC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4C9"/>
    <w:rsid w:val="00975666"/>
    <w:rsid w:val="00975909"/>
    <w:rsid w:val="00975C0E"/>
    <w:rsid w:val="00976880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CD5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1EF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ECA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BEE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343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1EFE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975"/>
    <w:rsid w:val="00A30B85"/>
    <w:rsid w:val="00A30F4D"/>
    <w:rsid w:val="00A31293"/>
    <w:rsid w:val="00A312A4"/>
    <w:rsid w:val="00A3178C"/>
    <w:rsid w:val="00A31EEC"/>
    <w:rsid w:val="00A32425"/>
    <w:rsid w:val="00A32657"/>
    <w:rsid w:val="00A3289E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AF3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57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12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887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50C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5E"/>
    <w:rsid w:val="00AD329A"/>
    <w:rsid w:val="00AD3486"/>
    <w:rsid w:val="00AD3593"/>
    <w:rsid w:val="00AD3D37"/>
    <w:rsid w:val="00AD4398"/>
    <w:rsid w:val="00AD4EB9"/>
    <w:rsid w:val="00AD4FE3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ACC"/>
    <w:rsid w:val="00AE2E05"/>
    <w:rsid w:val="00AE302B"/>
    <w:rsid w:val="00AE34A1"/>
    <w:rsid w:val="00AE37CD"/>
    <w:rsid w:val="00AE3A7E"/>
    <w:rsid w:val="00AE3EF4"/>
    <w:rsid w:val="00AE4347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70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91F"/>
    <w:rsid w:val="00AF4EF9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1C7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2F96"/>
    <w:rsid w:val="00B13017"/>
    <w:rsid w:val="00B13874"/>
    <w:rsid w:val="00B13C51"/>
    <w:rsid w:val="00B13CC5"/>
    <w:rsid w:val="00B13D1E"/>
    <w:rsid w:val="00B13DB1"/>
    <w:rsid w:val="00B1449C"/>
    <w:rsid w:val="00B144EC"/>
    <w:rsid w:val="00B14609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B96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3F3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CF4"/>
    <w:rsid w:val="00B6348E"/>
    <w:rsid w:val="00B63988"/>
    <w:rsid w:val="00B63B9D"/>
    <w:rsid w:val="00B63E8A"/>
    <w:rsid w:val="00B6400A"/>
    <w:rsid w:val="00B641D3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C99"/>
    <w:rsid w:val="00B70D76"/>
    <w:rsid w:val="00B70EA3"/>
    <w:rsid w:val="00B70EEB"/>
    <w:rsid w:val="00B7171F"/>
    <w:rsid w:val="00B71CA5"/>
    <w:rsid w:val="00B72018"/>
    <w:rsid w:val="00B726F0"/>
    <w:rsid w:val="00B72826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B42"/>
    <w:rsid w:val="00B85D7F"/>
    <w:rsid w:val="00B865F6"/>
    <w:rsid w:val="00B86C2F"/>
    <w:rsid w:val="00B87206"/>
    <w:rsid w:val="00B8775F"/>
    <w:rsid w:val="00B90598"/>
    <w:rsid w:val="00B90AA2"/>
    <w:rsid w:val="00B90D3F"/>
    <w:rsid w:val="00B917A8"/>
    <w:rsid w:val="00B918DA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653"/>
    <w:rsid w:val="00BB17BB"/>
    <w:rsid w:val="00BB1A81"/>
    <w:rsid w:val="00BB1F49"/>
    <w:rsid w:val="00BB25FF"/>
    <w:rsid w:val="00BB28E0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AC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433"/>
    <w:rsid w:val="00BC6727"/>
    <w:rsid w:val="00BC6E76"/>
    <w:rsid w:val="00BC7120"/>
    <w:rsid w:val="00BC7781"/>
    <w:rsid w:val="00BC7B58"/>
    <w:rsid w:val="00BC7B70"/>
    <w:rsid w:val="00BC7CFA"/>
    <w:rsid w:val="00BD07B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6F5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07F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83C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6B2"/>
    <w:rsid w:val="00C16CE1"/>
    <w:rsid w:val="00C171D3"/>
    <w:rsid w:val="00C177C1"/>
    <w:rsid w:val="00C178E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55B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5F2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2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9AC"/>
    <w:rsid w:val="00C93A1F"/>
    <w:rsid w:val="00C93B35"/>
    <w:rsid w:val="00C94044"/>
    <w:rsid w:val="00C9425B"/>
    <w:rsid w:val="00C954DA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6A5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8F4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57A"/>
    <w:rsid w:val="00CE5A20"/>
    <w:rsid w:val="00CE5B94"/>
    <w:rsid w:val="00CE5D68"/>
    <w:rsid w:val="00CE637F"/>
    <w:rsid w:val="00CE63D0"/>
    <w:rsid w:val="00CE6725"/>
    <w:rsid w:val="00CE6950"/>
    <w:rsid w:val="00CE6A72"/>
    <w:rsid w:val="00CE6E1A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5FA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32A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A8F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5A3"/>
    <w:rsid w:val="00D7064E"/>
    <w:rsid w:val="00D71212"/>
    <w:rsid w:val="00D7121C"/>
    <w:rsid w:val="00D718C4"/>
    <w:rsid w:val="00D72004"/>
    <w:rsid w:val="00D72765"/>
    <w:rsid w:val="00D727A3"/>
    <w:rsid w:val="00D72C29"/>
    <w:rsid w:val="00D72D1A"/>
    <w:rsid w:val="00D72F7A"/>
    <w:rsid w:val="00D736EB"/>
    <w:rsid w:val="00D74011"/>
    <w:rsid w:val="00D741EC"/>
    <w:rsid w:val="00D74358"/>
    <w:rsid w:val="00D74746"/>
    <w:rsid w:val="00D74780"/>
    <w:rsid w:val="00D748BD"/>
    <w:rsid w:val="00D74EEC"/>
    <w:rsid w:val="00D751E0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8D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1E3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6F98"/>
    <w:rsid w:val="00DD7260"/>
    <w:rsid w:val="00DD7648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116"/>
    <w:rsid w:val="00DE48EF"/>
    <w:rsid w:val="00DE4EBB"/>
    <w:rsid w:val="00DE517B"/>
    <w:rsid w:val="00DE5262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2F4"/>
    <w:rsid w:val="00DF14E8"/>
    <w:rsid w:val="00DF17C6"/>
    <w:rsid w:val="00DF17E3"/>
    <w:rsid w:val="00DF2190"/>
    <w:rsid w:val="00DF23AE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4A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EF1"/>
    <w:rsid w:val="00E03F24"/>
    <w:rsid w:val="00E04577"/>
    <w:rsid w:val="00E04D29"/>
    <w:rsid w:val="00E05161"/>
    <w:rsid w:val="00E05363"/>
    <w:rsid w:val="00E056DA"/>
    <w:rsid w:val="00E05882"/>
    <w:rsid w:val="00E058D2"/>
    <w:rsid w:val="00E05B8E"/>
    <w:rsid w:val="00E05BC2"/>
    <w:rsid w:val="00E05C1B"/>
    <w:rsid w:val="00E06A4B"/>
    <w:rsid w:val="00E0705A"/>
    <w:rsid w:val="00E07605"/>
    <w:rsid w:val="00E078AD"/>
    <w:rsid w:val="00E07FEC"/>
    <w:rsid w:val="00E104CD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1EB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C36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4D59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CD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5BC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5EB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646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4C1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0B"/>
    <w:rsid w:val="00ED24B8"/>
    <w:rsid w:val="00ED251B"/>
    <w:rsid w:val="00ED2A5C"/>
    <w:rsid w:val="00ED2CAA"/>
    <w:rsid w:val="00ED2E8C"/>
    <w:rsid w:val="00ED2EE6"/>
    <w:rsid w:val="00ED300D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471"/>
    <w:rsid w:val="00ED6793"/>
    <w:rsid w:val="00ED6A02"/>
    <w:rsid w:val="00ED6A1B"/>
    <w:rsid w:val="00ED6BA6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766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DCA"/>
    <w:rsid w:val="00EE7FE6"/>
    <w:rsid w:val="00EF01B6"/>
    <w:rsid w:val="00EF033F"/>
    <w:rsid w:val="00EF0827"/>
    <w:rsid w:val="00EF0864"/>
    <w:rsid w:val="00EF0A53"/>
    <w:rsid w:val="00EF0DD3"/>
    <w:rsid w:val="00EF10F4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EB5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5F0E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3A6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9D9"/>
    <w:rsid w:val="00F45D53"/>
    <w:rsid w:val="00F45D71"/>
    <w:rsid w:val="00F45FF2"/>
    <w:rsid w:val="00F462DC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BF2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3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97ECC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6C1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2FC9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3DB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3B7"/>
    <w:rsid w:val="00FE16C9"/>
    <w:rsid w:val="00FE199E"/>
    <w:rsid w:val="00FE1E9D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233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4F24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382B6D7D-BEE2-4CD6-A91C-859A6603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ListParagraphChar">
    <w:name w:val="List Paragraph Char"/>
    <w:link w:val="ListParagraph1"/>
    <w:uiPriority w:val="34"/>
    <w:qFormat/>
    <w:locked/>
    <w:rsid w:val="009218BE"/>
    <w:rPr>
      <w:rFonts w:ascii="Times New Roman" w:hAnsi="Times New Roman"/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9218BE"/>
    <w:pPr>
      <w:spacing w:line="276" w:lineRule="auto"/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2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2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8304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4136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23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0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25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6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7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214E9-15D9-4D0E-A554-F826DCC3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1</Pages>
  <Words>258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Guillermo Martinez Ballesteros</cp:lastModifiedBy>
  <cp:revision>39</cp:revision>
  <cp:lastPrinted>2017-10-02T08:44:00Z</cp:lastPrinted>
  <dcterms:created xsi:type="dcterms:W3CDTF">2017-09-28T12:25:00Z</dcterms:created>
  <dcterms:modified xsi:type="dcterms:W3CDTF">2017-10-02T14:30:00Z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